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3B1EB6" w:rsidRDefault="00EC1C04" w:rsidP="001729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C1C04">
              <w:rPr>
                <w:b/>
                <w:sz w:val="26"/>
                <w:szCs w:val="26"/>
                <w:lang w:val="en-US"/>
              </w:rPr>
              <w:t>203C_</w:t>
            </w:r>
            <w:r w:rsidR="003B1EB6">
              <w:rPr>
                <w:b/>
                <w:sz w:val="26"/>
                <w:szCs w:val="26"/>
              </w:rPr>
              <w:t>28</w:t>
            </w:r>
            <w:r w:rsidR="00172973">
              <w:rPr>
                <w:b/>
                <w:sz w:val="26"/>
                <w:szCs w:val="26"/>
              </w:rPr>
              <w:t>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EC1C04" w:rsidRDefault="00172973" w:rsidP="0017297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72973">
              <w:rPr>
                <w:b/>
                <w:sz w:val="26"/>
                <w:szCs w:val="26"/>
                <w:lang w:val="en-US"/>
              </w:rPr>
              <w:t>2111514</w:t>
            </w:r>
            <w:bookmarkEnd w:id="0"/>
          </w:p>
        </w:tc>
      </w:tr>
    </w:tbl>
    <w:p w:rsidR="00741258" w:rsidRDefault="00741258" w:rsidP="007412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741258" w:rsidRDefault="00741258" w:rsidP="007412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741258" w:rsidRDefault="00741258" w:rsidP="007412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741258" w:rsidRPr="00CB6078" w:rsidRDefault="00741258" w:rsidP="00741258">
      <w:pPr>
        <w:spacing w:line="276" w:lineRule="auto"/>
        <w:ind w:right="-1"/>
        <w:jc w:val="right"/>
        <w:rPr>
          <w:sz w:val="26"/>
          <w:szCs w:val="26"/>
        </w:rPr>
      </w:pPr>
    </w:p>
    <w:p w:rsidR="00741258" w:rsidRPr="00CB6078" w:rsidRDefault="00741258" w:rsidP="0074125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741258" w:rsidRPr="00CB6078" w:rsidRDefault="00741258" w:rsidP="00741258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A297F" w:rsidRPr="007A297F">
        <w:rPr>
          <w:b/>
          <w:sz w:val="26"/>
          <w:szCs w:val="26"/>
        </w:rPr>
        <w:t>(</w:t>
      </w:r>
      <w:r w:rsidR="00172C37" w:rsidRPr="00FC0036">
        <w:rPr>
          <w:b/>
          <w:sz w:val="26"/>
          <w:szCs w:val="26"/>
        </w:rPr>
        <w:t xml:space="preserve">Кронштейн </w:t>
      </w:r>
      <w:r w:rsidR="000B4BE1">
        <w:rPr>
          <w:b/>
          <w:sz w:val="26"/>
          <w:szCs w:val="26"/>
        </w:rPr>
        <w:t>Р4</w:t>
      </w:r>
      <w:r w:rsidR="00B51B16">
        <w:rPr>
          <w:b/>
          <w:sz w:val="26"/>
          <w:szCs w:val="26"/>
        </w:rPr>
        <w:t xml:space="preserve"> 3.407.1-143.8.61</w:t>
      </w:r>
      <w:r w:rsidR="007A297F" w:rsidRPr="007A297F">
        <w:rPr>
          <w:b/>
          <w:sz w:val="26"/>
          <w:szCs w:val="26"/>
        </w:rPr>
        <w:t>)</w:t>
      </w:r>
      <w:r w:rsidR="00857266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857266">
        <w:rPr>
          <w:b/>
          <w:sz w:val="26"/>
          <w:szCs w:val="26"/>
          <w:u w:val="single"/>
        </w:rPr>
        <w:t>203</w:t>
      </w:r>
      <w:r w:rsidR="00F115B9" w:rsidRPr="00857266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3B1EB6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7A297F">
        <w:rPr>
          <w:sz w:val="24"/>
          <w:szCs w:val="24"/>
        </w:rPr>
        <w:t xml:space="preserve">Технические требования, характеристики </w:t>
      </w:r>
      <w:r w:rsidR="00D601A5" w:rsidRPr="007A297F">
        <w:rPr>
          <w:sz w:val="24"/>
          <w:szCs w:val="24"/>
        </w:rPr>
        <w:t>траверс</w:t>
      </w:r>
      <w:r w:rsidR="004F4E9E" w:rsidRPr="007A297F">
        <w:rPr>
          <w:sz w:val="24"/>
          <w:szCs w:val="24"/>
        </w:rPr>
        <w:t xml:space="preserve"> должны соответствовать </w:t>
      </w:r>
      <w:r w:rsidR="001759FB" w:rsidRPr="007A297F">
        <w:rPr>
          <w:sz w:val="24"/>
          <w:szCs w:val="24"/>
        </w:rPr>
        <w:t>требованиям</w:t>
      </w:r>
      <w:r w:rsidR="00FC0036" w:rsidRPr="007A297F">
        <w:rPr>
          <w:sz w:val="24"/>
          <w:szCs w:val="24"/>
        </w:rPr>
        <w:t xml:space="preserve"> </w:t>
      </w:r>
      <w:bookmarkStart w:id="1" w:name="Поле4"/>
      <w:r w:rsidR="00FC0036" w:rsidRPr="007A297F">
        <w:rPr>
          <w:sz w:val="24"/>
          <w:szCs w:val="24"/>
        </w:rPr>
        <w:t>Т</w:t>
      </w:r>
      <w:r w:rsidR="00172C37" w:rsidRPr="007A297F">
        <w:rPr>
          <w:sz w:val="24"/>
          <w:szCs w:val="24"/>
        </w:rPr>
        <w:t xml:space="preserve">ипового проекта </w:t>
      </w:r>
      <w:r w:rsidR="00A6698A" w:rsidRPr="00A6698A">
        <w:rPr>
          <w:sz w:val="24"/>
          <w:szCs w:val="24"/>
          <w:shd w:val="clear" w:color="auto" w:fill="FFFFFF"/>
        </w:rPr>
        <w:t>3.407.1-143</w:t>
      </w:r>
      <w:r w:rsidR="0073431B" w:rsidRPr="00A6698A">
        <w:rPr>
          <w:sz w:val="24"/>
          <w:szCs w:val="24"/>
        </w:rPr>
        <w:t>.</w:t>
      </w:r>
      <w:bookmarkEnd w:id="1"/>
      <w:r w:rsidR="00A923A7" w:rsidRPr="00A6698A">
        <w:rPr>
          <w:sz w:val="24"/>
          <w:szCs w:val="24"/>
        </w:rPr>
        <w:t xml:space="preserve"> </w:t>
      </w:r>
      <w:r w:rsidR="00A6698A" w:rsidRPr="00A6698A">
        <w:rPr>
          <w:rStyle w:val="af0"/>
          <w:sz w:val="24"/>
          <w:szCs w:val="24"/>
          <w:shd w:val="clear" w:color="auto" w:fill="FFFFFF"/>
        </w:rPr>
        <w:t>Кронштейн Р-4 </w:t>
      </w:r>
      <w:r w:rsidR="00A6698A" w:rsidRPr="00A6698A">
        <w:rPr>
          <w:sz w:val="24"/>
          <w:szCs w:val="24"/>
          <w:shd w:val="clear" w:color="auto" w:fill="FFFFFF"/>
        </w:rPr>
        <w:t>используется на воздушных ЛЭП номинальным напряжением 10 кВ и 6 кВ с неизолированными проводами для установки вентильных разрядников РВО-10У1 и РВО-6У1. Для осуществления надежного крепления кронштейн приваривается к металлоконструкции опоры</w:t>
      </w:r>
      <w:r w:rsidR="00A6698A">
        <w:rPr>
          <w:sz w:val="24"/>
          <w:szCs w:val="24"/>
          <w:shd w:val="clear" w:color="auto" w:fill="FFFFFF"/>
        </w:rPr>
        <w:t>.</w:t>
      </w:r>
    </w:p>
    <w:p w:rsidR="00A923A7" w:rsidRPr="007A297F" w:rsidRDefault="00A923A7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</w:p>
    <w:p w:rsidR="00A305DC" w:rsidRPr="00321759" w:rsidRDefault="00172973" w:rsidP="00A923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  <w:lang w:val="en-US"/>
        </w:rPr>
      </w:pPr>
      <w:r>
        <w:rPr>
          <w:noProof/>
        </w:rPr>
        <w:drawing>
          <wp:inline distT="0" distB="0" distL="0" distR="0">
            <wp:extent cx="1868805" cy="2973705"/>
            <wp:effectExtent l="0" t="0" r="0" b="0"/>
            <wp:docPr id="1" name="Рисунок 1" descr="http://azavod.ru/catalog_files/imgs/product/156/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zavod.ru/catalog_files/imgs/product/156/ori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297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698A">
        <w:rPr>
          <w:noProof/>
        </w:rPr>
        <w:drawing>
          <wp:inline distT="0" distB="0" distL="0" distR="0">
            <wp:extent cx="3934897" cy="2957147"/>
            <wp:effectExtent l="0" t="0" r="8890" b="0"/>
            <wp:docPr id="3" name="Рисунок 3" descr="https://eps-kz.kz/uploads/images/01ca718cb7bfada0a0e4fa763aab17d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ps-kz.kz/uploads/images/01ca718cb7bfada0a0e4fa763aab17d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3604" cy="2971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3A7" w:rsidRDefault="00A923A7" w:rsidP="00A923A7">
      <w:pPr>
        <w:shd w:val="clear" w:color="auto" w:fill="FFFFFF"/>
        <w:spacing w:after="225"/>
        <w:ind w:firstLine="0"/>
        <w:jc w:val="left"/>
        <w:rPr>
          <w:rFonts w:ascii="Arial" w:hAnsi="Arial" w:cs="Arial"/>
          <w:color w:val="333333"/>
          <w:sz w:val="21"/>
          <w:szCs w:val="21"/>
        </w:rPr>
      </w:pPr>
    </w:p>
    <w:p w:rsidR="00A6698A" w:rsidRDefault="00A6698A" w:rsidP="00A6698A">
      <w:pPr>
        <w:pStyle w:val="2"/>
        <w:numPr>
          <w:ilvl w:val="0"/>
          <w:numId w:val="0"/>
        </w:numPr>
        <w:shd w:val="clear" w:color="auto" w:fill="FFFFFF"/>
        <w:rPr>
          <w:rStyle w:val="af0"/>
          <w:b/>
          <w:bCs w:val="0"/>
          <w:color w:val="000000"/>
          <w:szCs w:val="28"/>
        </w:rPr>
      </w:pPr>
      <w:r w:rsidRPr="00A6698A">
        <w:rPr>
          <w:color w:val="000000"/>
          <w:szCs w:val="28"/>
        </w:rPr>
        <w:t>Спецификация </w:t>
      </w:r>
      <w:r>
        <w:rPr>
          <w:rStyle w:val="af0"/>
          <w:b/>
          <w:bCs w:val="0"/>
          <w:color w:val="000000"/>
          <w:szCs w:val="28"/>
        </w:rPr>
        <w:t>кронштейна Р</w:t>
      </w:r>
      <w:r w:rsidRPr="00A6698A">
        <w:rPr>
          <w:rStyle w:val="af0"/>
          <w:b/>
          <w:bCs w:val="0"/>
          <w:color w:val="000000"/>
          <w:szCs w:val="28"/>
        </w:rPr>
        <w:t>4</w:t>
      </w:r>
    </w:p>
    <w:p w:rsidR="00A6698A" w:rsidRPr="00A6698A" w:rsidRDefault="00A6698A" w:rsidP="00A6698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bottom w:w="225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3544"/>
        <w:gridCol w:w="2011"/>
        <w:gridCol w:w="1517"/>
      </w:tblGrid>
      <w:tr w:rsidR="00A6698A" w:rsidRPr="00A6698A" w:rsidTr="00A6698A">
        <w:trPr>
          <w:jc w:val="center"/>
        </w:trPr>
        <w:tc>
          <w:tcPr>
            <w:tcW w:w="1819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rPr>
                <w:b/>
                <w:bCs/>
                <w:cap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A6698A">
              <w:rPr>
                <w:b/>
                <w:bCs/>
                <w:caps/>
                <w:color w:val="000000"/>
                <w:sz w:val="24"/>
                <w:szCs w:val="24"/>
              </w:rPr>
              <w:t>НАИМЕНОВАНИЕ ДЕТАЛИ</w:t>
            </w:r>
          </w:p>
        </w:tc>
        <w:tc>
          <w:tcPr>
            <w:tcW w:w="2011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A6698A">
              <w:rPr>
                <w:b/>
                <w:bCs/>
                <w:cap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0" w:type="auto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rPr>
                <w:b/>
                <w:bCs/>
                <w:caps/>
                <w:color w:val="000000"/>
                <w:sz w:val="24"/>
                <w:szCs w:val="24"/>
              </w:rPr>
            </w:pPr>
            <w:r w:rsidRPr="00A6698A">
              <w:rPr>
                <w:b/>
                <w:bCs/>
                <w:caps/>
                <w:color w:val="000000"/>
                <w:sz w:val="24"/>
                <w:szCs w:val="24"/>
              </w:rPr>
              <w:t>МАССА, КГ</w:t>
            </w:r>
          </w:p>
        </w:tc>
      </w:tr>
      <w:tr w:rsidR="00A6698A" w:rsidRPr="00A6698A" w:rsidTr="00A6698A">
        <w:trPr>
          <w:jc w:val="center"/>
        </w:trPr>
        <w:tc>
          <w:tcPr>
            <w:tcW w:w="1819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Полоса 5х50 ГОСТ103-76 L=250</w:t>
            </w:r>
          </w:p>
        </w:tc>
        <w:tc>
          <w:tcPr>
            <w:tcW w:w="2011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1,50</w:t>
            </w:r>
          </w:p>
        </w:tc>
      </w:tr>
      <w:tr w:rsidR="00A6698A" w:rsidRPr="00A6698A" w:rsidTr="00A6698A">
        <w:trPr>
          <w:jc w:val="center"/>
        </w:trPr>
        <w:tc>
          <w:tcPr>
            <w:tcW w:w="1819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Полоса 5х30 ГОСТ103-76 L=79</w:t>
            </w:r>
          </w:p>
        </w:tc>
        <w:tc>
          <w:tcPr>
            <w:tcW w:w="2011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6698A" w:rsidRPr="00A6698A" w:rsidRDefault="00A6698A">
            <w:pPr>
              <w:rPr>
                <w:color w:val="000000"/>
                <w:sz w:val="24"/>
                <w:szCs w:val="24"/>
              </w:rPr>
            </w:pPr>
          </w:p>
        </w:tc>
      </w:tr>
      <w:tr w:rsidR="00A6698A" w:rsidRPr="00A6698A" w:rsidTr="00A6698A">
        <w:trPr>
          <w:jc w:val="center"/>
        </w:trPr>
        <w:tc>
          <w:tcPr>
            <w:tcW w:w="1819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Круг 10 ГОСТ2590-71 L=1520</w:t>
            </w:r>
          </w:p>
        </w:tc>
        <w:tc>
          <w:tcPr>
            <w:tcW w:w="2011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698A" w:rsidRPr="00A6698A" w:rsidRDefault="00A6698A" w:rsidP="00A6698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6698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:rsidR="00A6698A" w:rsidRPr="00A6698A" w:rsidRDefault="00A6698A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A923A7" w:rsidRPr="00CB6078" w:rsidRDefault="00A923A7" w:rsidP="00A923A7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bookmarkStart w:id="2" w:name="_GoBack"/>
      <w:bookmarkEnd w:id="2"/>
    </w:p>
    <w:p w:rsidR="00857266" w:rsidRDefault="00857266" w:rsidP="008572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857266" w:rsidRDefault="00857266" w:rsidP="0085726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741258" w:rsidRDefault="00857266" w:rsidP="0074125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741258">
        <w:rPr>
          <w:sz w:val="24"/>
          <w:szCs w:val="24"/>
        </w:rPr>
        <w:t xml:space="preserve"> новой, ранее не использованной.</w:t>
      </w:r>
    </w:p>
    <w:p w:rsidR="00857266" w:rsidRPr="00741258" w:rsidRDefault="00857266" w:rsidP="00741258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41258">
        <w:rPr>
          <w:sz w:val="24"/>
          <w:szCs w:val="24"/>
        </w:rPr>
        <w:t>2.</w:t>
      </w:r>
      <w:r w:rsidR="00742E4A">
        <w:rPr>
          <w:sz w:val="24"/>
          <w:szCs w:val="24"/>
        </w:rPr>
        <w:t>2</w:t>
      </w:r>
      <w:r w:rsidRPr="00741258">
        <w:rPr>
          <w:sz w:val="24"/>
          <w:szCs w:val="24"/>
        </w:rPr>
        <w:t>. Траверсы дол</w:t>
      </w:r>
      <w:r w:rsidR="00741258" w:rsidRPr="00741258">
        <w:rPr>
          <w:sz w:val="24"/>
          <w:szCs w:val="24"/>
        </w:rPr>
        <w:t xml:space="preserve">жны соответствовать требованиям </w:t>
      </w:r>
      <w:r w:rsidRPr="00741258">
        <w:rPr>
          <w:sz w:val="24"/>
          <w:szCs w:val="24"/>
        </w:rPr>
        <w:t>Типов</w:t>
      </w:r>
      <w:r w:rsidR="00E80C37" w:rsidRPr="00741258">
        <w:rPr>
          <w:sz w:val="24"/>
          <w:szCs w:val="24"/>
        </w:rPr>
        <w:t>ой проект</w:t>
      </w:r>
      <w:r w:rsidRPr="00741258">
        <w:rPr>
          <w:sz w:val="24"/>
          <w:szCs w:val="24"/>
        </w:rPr>
        <w:t xml:space="preserve"> </w:t>
      </w:r>
      <w:r w:rsidR="009C6C95" w:rsidRPr="00741258">
        <w:rPr>
          <w:sz w:val="24"/>
          <w:szCs w:val="24"/>
          <w:shd w:val="clear" w:color="auto" w:fill="FFFFFF"/>
        </w:rPr>
        <w:t>3.407.1-143</w:t>
      </w:r>
      <w:r w:rsidR="00741258">
        <w:rPr>
          <w:sz w:val="26"/>
          <w:szCs w:val="26"/>
        </w:rPr>
        <w:t>.</w:t>
      </w:r>
    </w:p>
    <w:p w:rsidR="00857266" w:rsidRDefault="00857266" w:rsidP="0085726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742E4A">
        <w:rPr>
          <w:sz w:val="24"/>
          <w:szCs w:val="24"/>
        </w:rPr>
        <w:t>3</w:t>
      </w:r>
      <w:r>
        <w:rPr>
          <w:sz w:val="24"/>
          <w:szCs w:val="24"/>
        </w:rPr>
        <w:t>. Упаковка, транспортирование, условия и сроки хранения.</w:t>
      </w:r>
    </w:p>
    <w:p w:rsidR="00857266" w:rsidRDefault="00857266" w:rsidP="008572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741258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57266" w:rsidRDefault="00857266" w:rsidP="008572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857266" w:rsidRDefault="00857266" w:rsidP="008572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57266" w:rsidRDefault="00857266" w:rsidP="00857266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857266" w:rsidRDefault="00857266" w:rsidP="008572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42E4A">
        <w:rPr>
          <w:szCs w:val="24"/>
        </w:rPr>
        <w:t>4</w:t>
      </w:r>
      <w:r>
        <w:rPr>
          <w:szCs w:val="24"/>
        </w:rPr>
        <w:t>. Срок изготовления траверс должен быть не более полугода от момента поставки.</w:t>
      </w:r>
    </w:p>
    <w:p w:rsidR="00857266" w:rsidRDefault="00857266" w:rsidP="008572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57266" w:rsidRDefault="00857266" w:rsidP="008572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857266" w:rsidRDefault="00857266" w:rsidP="008572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57266" w:rsidRDefault="00857266" w:rsidP="008572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7266" w:rsidRDefault="00857266" w:rsidP="008572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57266" w:rsidRDefault="00857266" w:rsidP="008572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57266" w:rsidRDefault="00857266" w:rsidP="008572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7266" w:rsidRDefault="00857266" w:rsidP="008572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57266" w:rsidRDefault="00857266" w:rsidP="008572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857266" w:rsidRDefault="00857266" w:rsidP="0074125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741258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:rsidR="00857266" w:rsidRDefault="00857266" w:rsidP="008572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742E4A">
        <w:rPr>
          <w:sz w:val="24"/>
          <w:szCs w:val="24"/>
        </w:rPr>
        <w:t>3</w:t>
      </w:r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857266" w:rsidRDefault="00857266" w:rsidP="0085726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857266" w:rsidRDefault="00857266" w:rsidP="008572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42E4A" w:rsidRDefault="00742E4A" w:rsidP="008572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42E4A" w:rsidRDefault="00742E4A" w:rsidP="0085726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57266" w:rsidRDefault="00857266" w:rsidP="0085726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Правила приемки продукции.</w:t>
      </w:r>
    </w:p>
    <w:p w:rsidR="00857266" w:rsidRDefault="00857266" w:rsidP="008572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741258">
        <w:rPr>
          <w:szCs w:val="24"/>
        </w:rPr>
        <w:t>П</w:t>
      </w:r>
      <w:r>
        <w:rPr>
          <w:szCs w:val="24"/>
        </w:rPr>
        <w:t>АО «МРСК Центра» при получении их на склад.</w:t>
      </w:r>
    </w:p>
    <w:p w:rsidR="00857266" w:rsidRDefault="00857266" w:rsidP="0085726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4A2665" w:rsidRPr="00CB6078" w:rsidRDefault="004A2665" w:rsidP="00741258">
      <w:pPr>
        <w:ind w:firstLine="0"/>
        <w:rPr>
          <w:sz w:val="26"/>
          <w:szCs w:val="26"/>
        </w:rPr>
      </w:pPr>
    </w:p>
    <w:p w:rsidR="00741258" w:rsidRPr="003F4379" w:rsidRDefault="00741258" w:rsidP="00741258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741258" w:rsidP="008F73A3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816" w:rsidRDefault="005D7816">
      <w:r>
        <w:separator/>
      </w:r>
    </w:p>
  </w:endnote>
  <w:endnote w:type="continuationSeparator" w:id="0">
    <w:p w:rsidR="005D7816" w:rsidRDefault="005D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816" w:rsidRDefault="005D7816">
      <w:r>
        <w:separator/>
      </w:r>
    </w:p>
  </w:footnote>
  <w:footnote w:type="continuationSeparator" w:id="0">
    <w:p w:rsidR="005D7816" w:rsidRDefault="005D7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9D1E189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C3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4BE1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973"/>
    <w:rsid w:val="00172C37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13A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45E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759"/>
    <w:rsid w:val="00322D2F"/>
    <w:rsid w:val="003230BE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181B"/>
    <w:rsid w:val="003B1EB6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449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AA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5E4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D7816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380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377E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6F7B4A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258"/>
    <w:rsid w:val="00741B89"/>
    <w:rsid w:val="00742E4A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7F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266"/>
    <w:rsid w:val="008574C3"/>
    <w:rsid w:val="00857D4B"/>
    <w:rsid w:val="008606C1"/>
    <w:rsid w:val="0086167B"/>
    <w:rsid w:val="0086182C"/>
    <w:rsid w:val="00865492"/>
    <w:rsid w:val="008656B8"/>
    <w:rsid w:val="0086612D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6C95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20E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98A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23A7"/>
    <w:rsid w:val="00A93000"/>
    <w:rsid w:val="00A937CA"/>
    <w:rsid w:val="00A93E7C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3C08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B16"/>
    <w:rsid w:val="00B51EB6"/>
    <w:rsid w:val="00B54E2D"/>
    <w:rsid w:val="00B55493"/>
    <w:rsid w:val="00B55DE6"/>
    <w:rsid w:val="00B57303"/>
    <w:rsid w:val="00B57A29"/>
    <w:rsid w:val="00B61A7F"/>
    <w:rsid w:val="00B61BAC"/>
    <w:rsid w:val="00B61CD5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4DBD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4C9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0AB8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7EF"/>
    <w:rsid w:val="00E74D30"/>
    <w:rsid w:val="00E75E00"/>
    <w:rsid w:val="00E76801"/>
    <w:rsid w:val="00E80157"/>
    <w:rsid w:val="00E80C3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1C04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BB5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036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68D1C3-E0F1-45CA-8D82-92D2E2EA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799B3-4C8D-4506-A331-18183FEA0C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73AE86-A6FA-4DC6-A30C-E6D4D292B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2CA2DD-48A1-406D-8AE9-3EBA1EEFC7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B38712D-D6D2-4122-AE04-5036763A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139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18</cp:revision>
  <cp:lastPrinted>2010-09-30T13:29:00Z</cp:lastPrinted>
  <dcterms:created xsi:type="dcterms:W3CDTF">2015-04-27T08:50:00Z</dcterms:created>
  <dcterms:modified xsi:type="dcterms:W3CDTF">2020-05-29T06:47:00Z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